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1C5D90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7A8048B2" w:rsidR="000972EF" w:rsidRPr="000972EF" w:rsidRDefault="00ED208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Bostonský teriér/Boston terrier</w:t>
            </w:r>
          </w:p>
        </w:tc>
        <w:tc>
          <w:tcPr>
            <w:tcW w:w="4549" w:type="dxa"/>
          </w:tcPr>
          <w:p w14:paraId="7F02FD12" w14:textId="6CDC6334" w:rsidR="000972EF" w:rsidRPr="000972EF" w:rsidRDefault="001C5D90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6802983F" wp14:editId="10504344">
                  <wp:extent cx="1295400" cy="1295400"/>
                  <wp:effectExtent l="0" t="0" r="0" b="0"/>
                  <wp:docPr id="978337297" name="Obrázek 2" descr="Bostonský terier - Paper-D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stonský terier - Paper-D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16"/>
        <w:gridCol w:w="1863"/>
        <w:gridCol w:w="2664"/>
        <w:gridCol w:w="1882"/>
        <w:gridCol w:w="2021"/>
      </w:tblGrid>
      <w:tr w:rsidR="00CC25FA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CC25FA" w14:paraId="5C9765AD" w14:textId="77777777" w:rsidTr="00F4022C">
        <w:trPr>
          <w:cantSplit/>
          <w:trHeight w:val="720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2597BBD2" w:rsidR="000972EF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075" w:type="dxa"/>
          </w:tcPr>
          <w:p w14:paraId="04D1D37D" w14:textId="490D2329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AB2493" w14:textId="06CF2A35" w:rsidR="002651FA" w:rsidRPr="00865185" w:rsidRDefault="001C5D90" w:rsidP="00ED208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03A08B64" w:rsidR="000972EF" w:rsidRPr="00865185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C25FA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0C46AF05" w:rsidR="000972EF" w:rsidRPr="00865185" w:rsidRDefault="002651FA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447F9A94" w14:textId="43C7B51B" w:rsidR="00ED2085" w:rsidRDefault="00CC25FA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 xml:space="preserve">Juvenilní: objevuje se v 6 měsících a kompletní do 2.roku věku, </w:t>
            </w:r>
            <w:r w:rsidR="00ED2085" w:rsidRPr="001C5D90">
              <w:rPr>
                <w:rFonts w:ascii="Microsoft Sans Serif" w:hAnsi="Microsoft Sans Serif" w:cs="Microsoft Sans Serif"/>
                <w:sz w:val="22"/>
                <w:szCs w:val="32"/>
              </w:rPr>
              <w:t>autosomální recesivní</w:t>
            </w:r>
          </w:p>
          <w:p w14:paraId="2272FFD9" w14:textId="77777777" w:rsidR="001C5D90" w:rsidRPr="001C5D90" w:rsidRDefault="001C5D90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97C6F16" w14:textId="45EF9A67" w:rsidR="00CC25FA" w:rsidRPr="001C5D90" w:rsidRDefault="00CC25FA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Pozdní: mezi 3-10 rokem, kortikální</w:t>
            </w:r>
          </w:p>
        </w:tc>
        <w:tc>
          <w:tcPr>
            <w:tcW w:w="2075" w:type="dxa"/>
          </w:tcPr>
          <w:p w14:paraId="583684FB" w14:textId="0E21676C" w:rsidR="00ED2085" w:rsidRPr="001C5D90" w:rsidRDefault="00ED2085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HSF4-1 gen</w:t>
            </w:r>
          </w:p>
          <w:p w14:paraId="17526398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F43196B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7987259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8B12B67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51B2F18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68445E5" w14:textId="77777777" w:rsidR="00F4022C" w:rsidRDefault="00F4022C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5BEA8B6" w14:textId="14320166" w:rsidR="00CC25FA" w:rsidRP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B125C1D" w14:textId="77777777" w:rsidR="00CC25FA" w:rsidRP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5B515D47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92DAADA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7F23829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5783EF6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E60843D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439A2D5" w14:textId="77777777" w:rsidR="00F4022C" w:rsidRDefault="00F4022C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5B228F" w14:textId="6E07EF83" w:rsidR="001C5D90" w:rsidRP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C25FA" w14:paraId="34A2F2D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2AA9C87" w14:textId="222884B2" w:rsidR="00B21DE4" w:rsidRPr="00B21DE4" w:rsidRDefault="00ED2085" w:rsidP="00F4022C">
            <w:pPr>
              <w:jc w:val="center"/>
              <w:rPr>
                <w:rFonts w:ascii="Microsoft Sans Serif" w:hAnsi="Microsoft Sans Serif" w:cs="Microsoft Sans Serif"/>
                <w:sz w:val="15"/>
                <w:szCs w:val="15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</w:tc>
        <w:tc>
          <w:tcPr>
            <w:tcW w:w="2075" w:type="dxa"/>
          </w:tcPr>
          <w:p w14:paraId="0988D504" w14:textId="708243E0" w:rsidR="000972EF" w:rsidRPr="001C5D90" w:rsidRDefault="00F85D29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ED2085" w:rsidRPr="001C5D90">
              <w:rPr>
                <w:rFonts w:ascii="Microsoft Sans Serif" w:hAnsi="Microsoft Sans Serif" w:cs="Microsoft Sans Serif"/>
                <w:sz w:val="22"/>
                <w:szCs w:val="32"/>
              </w:rPr>
              <w:t>Epiteliální/stromální</w:t>
            </w:r>
          </w:p>
          <w:p w14:paraId="37B14A5A" w14:textId="77777777" w:rsidR="001C5D90" w:rsidRPr="001C5D90" w:rsidRDefault="001C5D90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F713B45" w14:textId="77777777" w:rsidR="001C5D90" w:rsidRPr="001C5D90" w:rsidRDefault="001C5D90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09F668D" w14:textId="77777777" w:rsidR="00F85D29" w:rsidRDefault="00F85D29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6D69FB8" w14:textId="77777777" w:rsidR="00F85D29" w:rsidRDefault="00F85D29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9E413D9" w14:textId="77777777" w:rsidR="00F85D29" w:rsidRDefault="00F85D29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643C1EE" w14:textId="03859029" w:rsidR="00ED2085" w:rsidRPr="001C5D90" w:rsidRDefault="00F85D29" w:rsidP="001C5D90">
            <w:pPr>
              <w:ind w:left="360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ED2085" w:rsidRPr="001C5D90">
              <w:rPr>
                <w:rFonts w:ascii="Microsoft Sans Serif" w:hAnsi="Microsoft Sans Serif" w:cs="Microsoft Sans Serif"/>
                <w:sz w:val="22"/>
                <w:szCs w:val="32"/>
              </w:rPr>
              <w:t>Endoteliální</w:t>
            </w:r>
          </w:p>
        </w:tc>
        <w:tc>
          <w:tcPr>
            <w:tcW w:w="2075" w:type="dxa"/>
          </w:tcPr>
          <w:p w14:paraId="41A39D73" w14:textId="77777777" w:rsidR="001C5D90" w:rsidRP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63A0A44B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66925E7" w14:textId="77777777" w:rsid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073ADF8" w14:textId="7B69E6B7" w:rsidR="001C5D90" w:rsidRPr="001C5D90" w:rsidRDefault="001C5D90" w:rsidP="001C5D9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C5D9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3985BEB" w14:textId="0BFAF8A5" w:rsidR="000972EF" w:rsidRDefault="00F85D29" w:rsidP="00F85D2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563D41F4" w14:textId="77777777" w:rsidR="001C5D90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0E5A2C9" w14:textId="2D9B813F" w:rsidR="00ED2085" w:rsidRPr="00865185" w:rsidRDefault="00F85D29" w:rsidP="00F85D2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 w:rsidR="001C5D9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C25FA" w14:paraId="3EBF8B2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6EA9D301" w14:textId="4435A815" w:rsidR="000972EF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 retinopatie IRD-BEST1 (cmr1)</w:t>
            </w:r>
          </w:p>
        </w:tc>
        <w:tc>
          <w:tcPr>
            <w:tcW w:w="2075" w:type="dxa"/>
          </w:tcPr>
          <w:p w14:paraId="0410B3A5" w14:textId="611EF05E" w:rsidR="000972EF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Autosomální recesivní</w:t>
            </w:r>
          </w:p>
        </w:tc>
        <w:tc>
          <w:tcPr>
            <w:tcW w:w="2075" w:type="dxa"/>
          </w:tcPr>
          <w:p w14:paraId="0FC8722C" w14:textId="3E6FF1BC" w:rsidR="000972EF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BEST1 gen</w:t>
            </w:r>
          </w:p>
        </w:tc>
        <w:tc>
          <w:tcPr>
            <w:tcW w:w="2075" w:type="dxa"/>
          </w:tcPr>
          <w:p w14:paraId="37B3ACD9" w14:textId="62F2A972" w:rsidR="000972EF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7D0C26D" w14:textId="2448DCBC" w:rsidR="007429FD" w:rsidRPr="00865185" w:rsidRDefault="007429F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 s negativním DNA testem na cmr1</w:t>
            </w:r>
          </w:p>
        </w:tc>
      </w:tr>
      <w:tr w:rsidR="00CC25FA" w14:paraId="10A935A8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1DF492CD" w:rsidR="00ED2085" w:rsidRPr="00865185" w:rsidRDefault="00ED2085" w:rsidP="00ED208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Persistentní pupilární membrána </w:t>
            </w:r>
            <w:r w:rsidR="00F4022C">
              <w:rPr>
                <w:rFonts w:ascii="Microsoft Sans Serif" w:hAnsi="Microsoft Sans Serif" w:cs="Microsoft Sans Serif"/>
                <w:sz w:val="22"/>
                <w:szCs w:val="32"/>
              </w:rPr>
              <w:t>(PPM)</w:t>
            </w:r>
          </w:p>
        </w:tc>
        <w:tc>
          <w:tcPr>
            <w:tcW w:w="2075" w:type="dxa"/>
          </w:tcPr>
          <w:p w14:paraId="7F2C78DE" w14:textId="742402CA" w:rsidR="00865185" w:rsidRPr="00865185" w:rsidRDefault="00F4022C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75" w:type="dxa"/>
          </w:tcPr>
          <w:p w14:paraId="6825D20F" w14:textId="03DA64B6" w:rsidR="00865185" w:rsidRPr="00865185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04517E59" w:rsidR="00865185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CC25FA" w14:paraId="24CB0390" w14:textId="77777777" w:rsidTr="00FD60CD">
        <w:trPr>
          <w:cantSplit/>
          <w:trHeight w:val="442"/>
        </w:trPr>
        <w:tc>
          <w:tcPr>
            <w:tcW w:w="846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242C7DBE" w14:textId="012BD5CF" w:rsidR="00865185" w:rsidRPr="00865185" w:rsidRDefault="00ED20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Vitreální </w:t>
            </w:r>
            <w:r w:rsidR="001C5D90">
              <w:rPr>
                <w:rFonts w:ascii="Microsoft Sans Serif" w:hAnsi="Microsoft Sans Serif" w:cs="Microsoft Sans Serif"/>
                <w:sz w:val="22"/>
                <w:szCs w:val="32"/>
              </w:rPr>
              <w:t>degenerace – syneresis</w:t>
            </w:r>
          </w:p>
        </w:tc>
        <w:tc>
          <w:tcPr>
            <w:tcW w:w="2075" w:type="dxa"/>
          </w:tcPr>
          <w:p w14:paraId="59E0B7AA" w14:textId="77777777" w:rsidR="00865185" w:rsidRPr="00865185" w:rsidRDefault="008651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1CF2E634" w14:textId="3FF0CF71" w:rsidR="00865185" w:rsidRPr="00865185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D760C85" w14:textId="65BE2102" w:rsidR="00865185" w:rsidRPr="00865185" w:rsidRDefault="00FD60C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347B30" w14:paraId="078355FC" w14:textId="77777777" w:rsidTr="00FD60CD">
        <w:trPr>
          <w:cantSplit/>
          <w:trHeight w:val="442"/>
        </w:trPr>
        <w:tc>
          <w:tcPr>
            <w:tcW w:w="846" w:type="dxa"/>
            <w:vAlign w:val="center"/>
          </w:tcPr>
          <w:p w14:paraId="4EA7B062" w14:textId="5486564C" w:rsidR="00347B30" w:rsidRDefault="00347B3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12268B20" w14:textId="6D8E6CF8" w:rsidR="00347B30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</w:t>
            </w:r>
          </w:p>
        </w:tc>
        <w:tc>
          <w:tcPr>
            <w:tcW w:w="2075" w:type="dxa"/>
          </w:tcPr>
          <w:p w14:paraId="6BB41733" w14:textId="77777777" w:rsidR="00347B30" w:rsidRPr="00865185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B7D9418" w14:textId="77777777" w:rsidR="001C5D90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76EAF1CA" w14:textId="7BA73162" w:rsidR="00347B30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Předpoklad autosomální recesivní</w:t>
            </w:r>
          </w:p>
        </w:tc>
        <w:tc>
          <w:tcPr>
            <w:tcW w:w="2075" w:type="dxa"/>
          </w:tcPr>
          <w:p w14:paraId="2E4AD2BD" w14:textId="0AA55AAD" w:rsidR="00347B30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B30" w14:paraId="4398AE41" w14:textId="77777777" w:rsidTr="00FD60CD">
        <w:trPr>
          <w:cantSplit/>
          <w:trHeight w:val="442"/>
        </w:trPr>
        <w:tc>
          <w:tcPr>
            <w:tcW w:w="846" w:type="dxa"/>
            <w:vAlign w:val="center"/>
          </w:tcPr>
          <w:p w14:paraId="52A9488E" w14:textId="5361CC2D" w:rsidR="00347B30" w:rsidRDefault="00347B3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75" w:type="dxa"/>
          </w:tcPr>
          <w:p w14:paraId="43514ED2" w14:textId="63314710" w:rsidR="00347B30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Uveální cysty</w:t>
            </w:r>
          </w:p>
        </w:tc>
        <w:tc>
          <w:tcPr>
            <w:tcW w:w="2075" w:type="dxa"/>
          </w:tcPr>
          <w:p w14:paraId="2149A2F6" w14:textId="77777777" w:rsidR="00347B30" w:rsidRPr="00865185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20FD7496" w14:textId="2B5F4646" w:rsidR="00347B30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66E6154" w14:textId="1E7C6BC1" w:rsidR="00347B30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347B30" w14:paraId="6B781291" w14:textId="77777777" w:rsidTr="00FD60CD">
        <w:trPr>
          <w:cantSplit/>
          <w:trHeight w:val="442"/>
        </w:trPr>
        <w:tc>
          <w:tcPr>
            <w:tcW w:w="846" w:type="dxa"/>
            <w:vAlign w:val="center"/>
          </w:tcPr>
          <w:p w14:paraId="36A16AE3" w14:textId="786D28B4" w:rsidR="00347B30" w:rsidRDefault="00347B3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I</w:t>
            </w:r>
          </w:p>
        </w:tc>
        <w:tc>
          <w:tcPr>
            <w:tcW w:w="2075" w:type="dxa"/>
          </w:tcPr>
          <w:p w14:paraId="698E4FE4" w14:textId="4900C00E" w:rsidR="00347B30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Prolaps slzné žlázy třetího víčka</w:t>
            </w:r>
          </w:p>
        </w:tc>
        <w:tc>
          <w:tcPr>
            <w:tcW w:w="2075" w:type="dxa"/>
          </w:tcPr>
          <w:p w14:paraId="139BDE55" w14:textId="77777777" w:rsidR="00347B30" w:rsidRPr="00865185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DAD2A0F" w14:textId="41CF98EC" w:rsidR="00347B30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73370B7" w14:textId="31A1AE7C" w:rsidR="00347B30" w:rsidRDefault="00347B3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7429FD" w14:paraId="75662C9F" w14:textId="77777777" w:rsidTr="00FD60CD">
        <w:trPr>
          <w:cantSplit/>
          <w:trHeight w:val="442"/>
        </w:trPr>
        <w:tc>
          <w:tcPr>
            <w:tcW w:w="846" w:type="dxa"/>
            <w:vAlign w:val="center"/>
          </w:tcPr>
          <w:p w14:paraId="72CCFE67" w14:textId="3E03C688" w:rsidR="007429FD" w:rsidRDefault="007429F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075" w:type="dxa"/>
          </w:tcPr>
          <w:p w14:paraId="3D48AD4E" w14:textId="1ED1F590" w:rsidR="007429FD" w:rsidRDefault="007429F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075" w:type="dxa"/>
          </w:tcPr>
          <w:p w14:paraId="282D54CA" w14:textId="77777777" w:rsidR="007429FD" w:rsidRPr="00865185" w:rsidRDefault="007429F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6E1A9FD9" w14:textId="582751AF" w:rsidR="007429FD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E733934" w14:textId="6D14F80C" w:rsidR="007429FD" w:rsidRDefault="001C5D90" w:rsidP="007429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429FD" w14:paraId="273D4835" w14:textId="77777777" w:rsidTr="00FD60CD">
        <w:trPr>
          <w:cantSplit/>
          <w:trHeight w:val="442"/>
        </w:trPr>
        <w:tc>
          <w:tcPr>
            <w:tcW w:w="846" w:type="dxa"/>
            <w:vAlign w:val="center"/>
          </w:tcPr>
          <w:p w14:paraId="31308D86" w14:textId="7507ECDF" w:rsidR="007429FD" w:rsidRDefault="007429F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075" w:type="dxa"/>
          </w:tcPr>
          <w:p w14:paraId="2EB21D8E" w14:textId="4A9F33F7" w:rsidR="007429FD" w:rsidRDefault="007429F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Chybějící slzný bod</w:t>
            </w:r>
          </w:p>
        </w:tc>
        <w:tc>
          <w:tcPr>
            <w:tcW w:w="2075" w:type="dxa"/>
          </w:tcPr>
          <w:p w14:paraId="02249C31" w14:textId="77777777" w:rsidR="007429FD" w:rsidRPr="00865185" w:rsidRDefault="007429F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188C1D7" w14:textId="030D3151" w:rsidR="007429FD" w:rsidRDefault="001C5D9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6813E3C" w14:textId="48565F73" w:rsidR="007429FD" w:rsidRDefault="007429FD" w:rsidP="007429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133789D8" w14:textId="2C29B416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9532" w14:textId="77777777" w:rsidR="00F120CE" w:rsidRDefault="00F120CE" w:rsidP="000972EF">
      <w:pPr>
        <w:spacing w:after="0" w:line="240" w:lineRule="auto"/>
      </w:pPr>
      <w:r>
        <w:separator/>
      </w:r>
    </w:p>
  </w:endnote>
  <w:endnote w:type="continuationSeparator" w:id="0">
    <w:p w14:paraId="436AECFB" w14:textId="77777777" w:rsidR="00F120CE" w:rsidRDefault="00F120CE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2597" w14:textId="77777777" w:rsidR="00F120CE" w:rsidRDefault="00F120CE" w:rsidP="000972EF">
      <w:pPr>
        <w:spacing w:after="0" w:line="240" w:lineRule="auto"/>
      </w:pPr>
      <w:r>
        <w:separator/>
      </w:r>
    </w:p>
  </w:footnote>
  <w:footnote w:type="continuationSeparator" w:id="0">
    <w:p w14:paraId="70F8BF54" w14:textId="77777777" w:rsidR="00F120CE" w:rsidRDefault="00F120CE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16478"/>
    <w:multiLevelType w:val="hybridMultilevel"/>
    <w:tmpl w:val="7AA69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B20F7"/>
    <w:multiLevelType w:val="hybridMultilevel"/>
    <w:tmpl w:val="14EE6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51D5"/>
    <w:multiLevelType w:val="hybridMultilevel"/>
    <w:tmpl w:val="15DCDCEC"/>
    <w:lvl w:ilvl="0" w:tplc="F2C29352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76217"/>
    <w:multiLevelType w:val="hybridMultilevel"/>
    <w:tmpl w:val="AF643A8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F5BD4"/>
    <w:multiLevelType w:val="hybridMultilevel"/>
    <w:tmpl w:val="5E320336"/>
    <w:lvl w:ilvl="0" w:tplc="DC229504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27506"/>
    <w:multiLevelType w:val="hybridMultilevel"/>
    <w:tmpl w:val="6B54D6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91E96"/>
    <w:multiLevelType w:val="hybridMultilevel"/>
    <w:tmpl w:val="2DE2B27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A1F60"/>
    <w:multiLevelType w:val="hybridMultilevel"/>
    <w:tmpl w:val="955ED28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6828">
    <w:abstractNumId w:val="2"/>
  </w:num>
  <w:num w:numId="2" w16cid:durableId="64182860">
    <w:abstractNumId w:val="4"/>
  </w:num>
  <w:num w:numId="3" w16cid:durableId="1847134136">
    <w:abstractNumId w:val="0"/>
  </w:num>
  <w:num w:numId="4" w16cid:durableId="1001615394">
    <w:abstractNumId w:val="1"/>
  </w:num>
  <w:num w:numId="5" w16cid:durableId="1068572996">
    <w:abstractNumId w:val="7"/>
  </w:num>
  <w:num w:numId="6" w16cid:durableId="941914398">
    <w:abstractNumId w:val="5"/>
  </w:num>
  <w:num w:numId="7" w16cid:durableId="470437883">
    <w:abstractNumId w:val="6"/>
  </w:num>
  <w:num w:numId="8" w16cid:durableId="855848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F6A59"/>
    <w:rsid w:val="00161F3B"/>
    <w:rsid w:val="001C5D90"/>
    <w:rsid w:val="002206AC"/>
    <w:rsid w:val="002651FA"/>
    <w:rsid w:val="00347B30"/>
    <w:rsid w:val="00384979"/>
    <w:rsid w:val="003E2795"/>
    <w:rsid w:val="00402988"/>
    <w:rsid w:val="004C1DA7"/>
    <w:rsid w:val="004D3AA5"/>
    <w:rsid w:val="005B2956"/>
    <w:rsid w:val="00655705"/>
    <w:rsid w:val="006A6FB0"/>
    <w:rsid w:val="007429FD"/>
    <w:rsid w:val="007A315C"/>
    <w:rsid w:val="00865185"/>
    <w:rsid w:val="008C5B41"/>
    <w:rsid w:val="009D22AE"/>
    <w:rsid w:val="00A1193A"/>
    <w:rsid w:val="00A317E5"/>
    <w:rsid w:val="00B21DE4"/>
    <w:rsid w:val="00C073AD"/>
    <w:rsid w:val="00C13DEF"/>
    <w:rsid w:val="00C36439"/>
    <w:rsid w:val="00CC25FA"/>
    <w:rsid w:val="00CF199B"/>
    <w:rsid w:val="00DF0C31"/>
    <w:rsid w:val="00DF609E"/>
    <w:rsid w:val="00E850B5"/>
    <w:rsid w:val="00ED2085"/>
    <w:rsid w:val="00F120CE"/>
    <w:rsid w:val="00F4022C"/>
    <w:rsid w:val="00F85D29"/>
    <w:rsid w:val="00FD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31</TotalTime>
  <Pages>1</Pages>
  <Words>151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8</cp:revision>
  <dcterms:created xsi:type="dcterms:W3CDTF">2024-11-14T15:58:00Z</dcterms:created>
  <dcterms:modified xsi:type="dcterms:W3CDTF">2025-04-27T20:54:00Z</dcterms:modified>
</cp:coreProperties>
</file>